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A3B22" w14:textId="77777777" w:rsidR="001E35C1" w:rsidRDefault="001E35C1" w:rsidP="001E35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BRAUNCE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9EB7460" w14:textId="77777777" w:rsidR="001E35C1" w:rsidRDefault="001E35C1" w:rsidP="001E35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DC455E" w14:textId="77777777" w:rsidR="001E35C1" w:rsidRDefault="001E35C1" w:rsidP="001E35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5DED5C" w14:textId="77777777" w:rsidR="001E35C1" w:rsidRDefault="001E35C1" w:rsidP="001E35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Tetbury,</w:t>
      </w:r>
    </w:p>
    <w:p w14:paraId="1F679D78" w14:textId="77777777" w:rsidR="001E35C1" w:rsidRDefault="001E35C1" w:rsidP="001E35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lands of the late Joan Bordon(q.v.).</w:t>
      </w:r>
    </w:p>
    <w:p w14:paraId="6510BD2A" w14:textId="77777777" w:rsidR="001E35C1" w:rsidRDefault="001E35C1" w:rsidP="001E35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19-40)</w:t>
      </w:r>
    </w:p>
    <w:p w14:paraId="4E35D36B" w14:textId="77777777" w:rsidR="001E35C1" w:rsidRDefault="001E35C1" w:rsidP="001E35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FC7D93" w14:textId="77777777" w:rsidR="001E35C1" w:rsidRDefault="001E35C1" w:rsidP="001E35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6A31BD" w14:textId="77777777" w:rsidR="001E35C1" w:rsidRPr="005D4F91" w:rsidRDefault="001E35C1" w:rsidP="001E35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June 2021</w:t>
      </w:r>
    </w:p>
    <w:p w14:paraId="6101CFEF" w14:textId="5B03087C" w:rsidR="00BA00AB" w:rsidRPr="001E35C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E35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DB631" w14:textId="77777777" w:rsidR="001E35C1" w:rsidRDefault="001E35C1" w:rsidP="009139A6">
      <w:r>
        <w:separator/>
      </w:r>
    </w:p>
  </w:endnote>
  <w:endnote w:type="continuationSeparator" w:id="0">
    <w:p w14:paraId="46414C18" w14:textId="77777777" w:rsidR="001E35C1" w:rsidRDefault="001E35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13A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83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0B7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2FBDD" w14:textId="77777777" w:rsidR="001E35C1" w:rsidRDefault="001E35C1" w:rsidP="009139A6">
      <w:r>
        <w:separator/>
      </w:r>
    </w:p>
  </w:footnote>
  <w:footnote w:type="continuationSeparator" w:id="0">
    <w:p w14:paraId="4879CB4A" w14:textId="77777777" w:rsidR="001E35C1" w:rsidRDefault="001E35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75C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B1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5E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C1"/>
    <w:rsid w:val="000666E0"/>
    <w:rsid w:val="001E35C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34DEF"/>
  <w15:chartTrackingRefBased/>
  <w15:docId w15:val="{C64D9D20-1954-4009-9CFB-E60C66711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2021-06-25T20:23:00Z</dcterms:created>
  <dcterms:modified xsi:type="dcterms:W3CDTF">2021-06-25T20:23:00Z</dcterms:modified>
</cp:coreProperties>
</file>